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8846F" w14:textId="1F9A1B40" w:rsidR="0096224F" w:rsidRPr="002B1794" w:rsidRDefault="0096224F" w:rsidP="0096224F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</w:t>
      </w:r>
      <w:r>
        <w:rPr>
          <w:lang w:val="en-US"/>
        </w:rPr>
        <w:t>7</w:t>
      </w:r>
      <w:r w:rsidRPr="002B1794">
        <w:rPr>
          <w:lang w:val="en-US"/>
        </w:rPr>
        <w:tab/>
      </w:r>
      <w:r w:rsidRPr="000A65B0">
        <w:rPr>
          <w:i/>
          <w:lang w:val="en-US"/>
        </w:rPr>
        <w:t>R1-</w:t>
      </w:r>
      <w:r w:rsidRPr="004F5D97">
        <w:rPr>
          <w:i/>
          <w:lang w:val="en-US"/>
        </w:rPr>
        <w:t>190707</w:t>
      </w:r>
      <w:r>
        <w:rPr>
          <w:i/>
          <w:lang w:val="en-US"/>
        </w:rPr>
        <w:t>5</w:t>
      </w:r>
    </w:p>
    <w:p w14:paraId="317D6021" w14:textId="77777777" w:rsidR="0096224F" w:rsidRPr="002B1794" w:rsidRDefault="0096224F" w:rsidP="0096224F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Reno, US</w:t>
      </w:r>
      <w:r w:rsidRPr="0051599E">
        <w:rPr>
          <w:lang w:val="en-US"/>
        </w:rPr>
        <w:t xml:space="preserve">, </w:t>
      </w:r>
      <w:r>
        <w:rPr>
          <w:lang w:val="en-US"/>
        </w:rPr>
        <w:t>May 13</w:t>
      </w:r>
      <w:r w:rsidRPr="00170502">
        <w:rPr>
          <w:vertAlign w:val="superscript"/>
          <w:lang w:val="en-US"/>
        </w:rPr>
        <w:t>th</w:t>
      </w:r>
      <w:r>
        <w:rPr>
          <w:lang w:val="en-US"/>
        </w:rPr>
        <w:t>-17</w:t>
      </w:r>
      <w:r w:rsidRPr="00170502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7644D3D6" w14:textId="33D2D3FB" w:rsidR="003D4C25" w:rsidRDefault="00904CFD" w:rsidP="00904CFD">
      <w:pPr>
        <w:pStyle w:val="3GPPHeader"/>
      </w:pPr>
      <w:r w:rsidRPr="00327997">
        <w:t>Title:</w:t>
      </w:r>
      <w:r w:rsidRPr="00327997">
        <w:tab/>
      </w:r>
      <w:r w:rsidR="003D4C25" w:rsidRPr="003D4C25">
        <w:t xml:space="preserve">On </w:t>
      </w:r>
      <w:r w:rsidR="00FC3798">
        <w:t>CBSR for Type II CSI enhancements</w:t>
      </w:r>
    </w:p>
    <w:p w14:paraId="00EFAC0D" w14:textId="6BF7CB6D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913464">
        <w:rPr>
          <w:lang w:val="en-US"/>
        </w:rPr>
        <w:t>5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6E3BF05" w:rsidR="00E90E49" w:rsidRDefault="007F75D5" w:rsidP="00CE0424">
      <w:pPr>
        <w:pStyle w:val="Heading1"/>
      </w:pPr>
      <w:r>
        <w:t>Introduction</w:t>
      </w:r>
    </w:p>
    <w:p w14:paraId="31DF2C8F" w14:textId="7CD26049" w:rsidR="00596845" w:rsidRPr="00FC3798" w:rsidRDefault="00FC3798" w:rsidP="00596845">
      <w:r>
        <w:t xml:space="preserve">Codebook Subset Restriction (CBSR) </w:t>
      </w:r>
      <w:r w:rsidR="005835AB">
        <w:t xml:space="preserve">was introduced in Rel-8 for the 2Tx and 4Tx codebooks </w:t>
      </w:r>
      <w:r w:rsidR="00D07BA9">
        <w:t xml:space="preserve">in LTE </w:t>
      </w:r>
      <w:r w:rsidR="005835AB">
        <w:t xml:space="preserve">and have been </w:t>
      </w:r>
      <w:r w:rsidR="00D07BA9">
        <w:t>supported for each new codebook ever since. In RAN1</w:t>
      </w:r>
      <w:r w:rsidR="00525E9D">
        <w:t xml:space="preserve">#95, it was agreed to follow this principle and introduce CBSR </w:t>
      </w:r>
      <w:r w:rsidR="009B68C0">
        <w:t>also for the enhanced Type II codebook:</w:t>
      </w:r>
    </w:p>
    <w:p w14:paraId="5B0A3146" w14:textId="77777777" w:rsidR="00596845" w:rsidRPr="00FC3798" w:rsidRDefault="00596845" w:rsidP="00596845">
      <w:pPr>
        <w:pStyle w:val="Style1"/>
        <w:spacing w:after="0" w:line="240" w:lineRule="auto"/>
        <w:ind w:firstLine="0"/>
        <w:rPr>
          <w:rFonts w:ascii="Times New Roman" w:hAnsi="Times New Roman" w:cs="Times New Roman"/>
          <w:highlight w:val="green"/>
          <w:lang w:val="en-US"/>
        </w:rPr>
      </w:pPr>
      <w:r w:rsidRPr="00FC3798">
        <w:rPr>
          <w:rFonts w:ascii="Times New Roman" w:hAnsi="Times New Roman" w:cs="Times New Roman"/>
          <w:b/>
          <w:highlight w:val="green"/>
          <w:lang w:val="en-US"/>
        </w:rPr>
        <w:t>Agreement</w:t>
      </w:r>
    </w:p>
    <w:p w14:paraId="3111385A" w14:textId="77777777" w:rsidR="00596845" w:rsidRPr="00FC3798" w:rsidRDefault="00596845" w:rsidP="00596845">
      <w:pPr>
        <w:pStyle w:val="Style1"/>
        <w:spacing w:after="0" w:line="240" w:lineRule="auto"/>
        <w:ind w:firstLine="0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 xml:space="preserve">For Rel-16 NR, agree on Alt1 (DFT-based compression) in Table 1 of </w:t>
      </w:r>
      <w:hyperlink r:id="rId11" w:history="1">
        <w:r w:rsidRPr="00FC3798">
          <w:rPr>
            <w:rStyle w:val="Hyperlink"/>
            <w:rFonts w:ascii="Times New Roman" w:hAnsi="Times New Roman" w:cs="Times New Roman"/>
            <w:lang w:val="en-US"/>
          </w:rPr>
          <w:t>R1-1813002</w:t>
        </w:r>
      </w:hyperlink>
      <w:r w:rsidRPr="00FC3798">
        <w:rPr>
          <w:rFonts w:ascii="Times New Roman" w:hAnsi="Times New Roman" w:cs="Times New Roman"/>
          <w:lang w:val="en-US"/>
        </w:rPr>
        <w:t xml:space="preserve"> as the adopted Type II rank 1-2 overhead reduction (compression) scheme as formulated in Alt1.1 of </w:t>
      </w:r>
      <w:hyperlink r:id="rId12" w:history="1">
        <w:r w:rsidRPr="00FC3798">
          <w:rPr>
            <w:rStyle w:val="Hyperlink"/>
            <w:rFonts w:ascii="Times New Roman" w:hAnsi="Times New Roman" w:cs="Times New Roman"/>
            <w:lang w:val="en-US"/>
          </w:rPr>
          <w:t>R1-1813002</w:t>
        </w:r>
      </w:hyperlink>
    </w:p>
    <w:p w14:paraId="7CAB9A13" w14:textId="77777777" w:rsidR="00596845" w:rsidRPr="00FC3798" w:rsidRDefault="00596845" w:rsidP="00596845">
      <w:pPr>
        <w:pStyle w:val="Style1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>Note: The same DFT-based compression scheme is extended for Type II port selection codebook</w:t>
      </w:r>
    </w:p>
    <w:p w14:paraId="5E42D2BF" w14:textId="77777777" w:rsidR="00596845" w:rsidRPr="00FC3798" w:rsidRDefault="00596845" w:rsidP="00596845">
      <w:pPr>
        <w:pStyle w:val="Style1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>Codebook subset restriction (CBSR) is supported when DFT-based compression is utilized for Type II codebooks with overhead reduction (compression) scheme</w:t>
      </w:r>
    </w:p>
    <w:p w14:paraId="449BCF5D" w14:textId="77777777" w:rsidR="00596845" w:rsidRPr="00FC3798" w:rsidRDefault="00596845" w:rsidP="00596845">
      <w:pPr>
        <w:pStyle w:val="Style1"/>
        <w:numPr>
          <w:ilvl w:val="1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 xml:space="preserve">FFS: detailed signaling mechanism </w:t>
      </w:r>
    </w:p>
    <w:p w14:paraId="4C7CB274" w14:textId="13746FB8" w:rsidR="00596845" w:rsidRDefault="00596845" w:rsidP="00596845"/>
    <w:p w14:paraId="74EEB231" w14:textId="01690597" w:rsidR="0083717A" w:rsidRPr="00596845" w:rsidRDefault="0083717A" w:rsidP="00596845">
      <w:r>
        <w:t xml:space="preserve">In this contribution we discuss potential </w:t>
      </w:r>
      <w:r w:rsidR="000D35E6">
        <w:t>CBSR designs for the enhanced Type II codebooks.</w:t>
      </w:r>
    </w:p>
    <w:p w14:paraId="436C9B9C" w14:textId="53F152EC" w:rsidR="00E574EE" w:rsidRDefault="000D35E6" w:rsidP="00705CCB">
      <w:pPr>
        <w:pStyle w:val="Heading1"/>
      </w:pPr>
      <w:r>
        <w:t xml:space="preserve">Overview of Rel-15 </w:t>
      </w:r>
      <w:r w:rsidR="00E07A2A">
        <w:t>CBSR mechanisms</w:t>
      </w:r>
    </w:p>
    <w:p w14:paraId="5A2EE418" w14:textId="572ECC5B" w:rsidR="00E07A2A" w:rsidRDefault="00E07A2A" w:rsidP="00E07A2A">
      <w:r>
        <w:t xml:space="preserve">In NR Rel-15, CBSR is supported for both </w:t>
      </w:r>
      <w:r w:rsidR="000304EC">
        <w:t xml:space="preserve">Type I and Type II codebooks, but with slightly different implementations. </w:t>
      </w:r>
      <w:r w:rsidR="0062064A">
        <w:t xml:space="preserve">Note that we consider the 2Tx codebook CBSR as a special case which is not included in the below analysis. </w:t>
      </w:r>
      <w:r w:rsidR="009750F2">
        <w:t>Some</w:t>
      </w:r>
      <w:r w:rsidR="000304EC">
        <w:t xml:space="preserve"> general principle</w:t>
      </w:r>
      <w:r w:rsidR="009750F2">
        <w:t>s</w:t>
      </w:r>
      <w:r w:rsidR="000304EC">
        <w:t xml:space="preserve"> for</w:t>
      </w:r>
      <w:r w:rsidR="009750F2">
        <w:t xml:space="preserve"> Rel-15 CBSR, that should be followed also for Rel-16 CBSR are:</w:t>
      </w:r>
    </w:p>
    <w:p w14:paraId="46B805F5" w14:textId="3962B06D" w:rsidR="009750F2" w:rsidRDefault="009750F2" w:rsidP="009750F2">
      <w:pPr>
        <w:pStyle w:val="ListParagraph"/>
        <w:numPr>
          <w:ilvl w:val="0"/>
          <w:numId w:val="39"/>
        </w:numPr>
      </w:pPr>
      <w:r>
        <w:t xml:space="preserve">CBSR signalling is rank-agnostic, i.e. </w:t>
      </w:r>
      <w:r w:rsidR="00CC4975">
        <w:t>a single CBSR is given which is applicable to all transmission ranks</w:t>
      </w:r>
    </w:p>
    <w:p w14:paraId="1A17189F" w14:textId="3D847DD8" w:rsidR="0062064A" w:rsidRDefault="00705C6A" w:rsidP="009750F2">
      <w:pPr>
        <w:pStyle w:val="ListParagraph"/>
        <w:numPr>
          <w:ilvl w:val="0"/>
          <w:numId w:val="39"/>
        </w:numPr>
      </w:pPr>
      <w:r>
        <w:t>Reported r</w:t>
      </w:r>
      <w:r w:rsidR="005570BE">
        <w:t>ank is</w:t>
      </w:r>
      <w:r>
        <w:t xml:space="preserve"> restricted with separate rank restriction signalling</w:t>
      </w:r>
    </w:p>
    <w:p w14:paraId="1EDC977F" w14:textId="380BFFCD" w:rsidR="00705C6A" w:rsidRDefault="001B2D11" w:rsidP="009750F2">
      <w:pPr>
        <w:pStyle w:val="ListParagraph"/>
        <w:numPr>
          <w:ilvl w:val="0"/>
          <w:numId w:val="39"/>
        </w:numPr>
      </w:pPr>
      <w:r>
        <w:t>“</w:t>
      </w:r>
      <w:r w:rsidR="00705C6A">
        <w:t>W1 restriction</w:t>
      </w:r>
      <w:r>
        <w:t>”</w:t>
      </w:r>
      <w:r w:rsidR="00705C6A">
        <w:t xml:space="preserve"> is based on beam restriction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BC6423">
        <w:t xml:space="preserve">, if at least one restricted beam is included in the precoder, the </w:t>
      </w:r>
      <w:r>
        <w:t xml:space="preserve">precoder is restricted </w:t>
      </w:r>
    </w:p>
    <w:p w14:paraId="2C18B9A1" w14:textId="5FAF33B0" w:rsidR="00705CCB" w:rsidRDefault="001B2D11" w:rsidP="003B49AE">
      <w:pPr>
        <w:pStyle w:val="ListParagraph"/>
        <w:numPr>
          <w:ilvl w:val="0"/>
          <w:numId w:val="39"/>
        </w:numPr>
      </w:pPr>
      <w:r>
        <w:t>“W2 restriction” is not supported (except</w:t>
      </w:r>
      <w:r w:rsidR="00153810">
        <w:t xml:space="preserve"> in the sense that for Type I rank 1-2 codebook with Config 2,</w:t>
      </w:r>
      <w:r w:rsidR="00C14319">
        <w:t xml:space="preserve"> the used</w:t>
      </w:r>
      <w:r w:rsidR="001538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C14319">
        <w:t xml:space="preserve"> can be subselected from intermediary subset in W1)</w:t>
      </w:r>
    </w:p>
    <w:p w14:paraId="5F5EDC46" w14:textId="496529D0" w:rsidR="003E0BA5" w:rsidRDefault="003E0BA5" w:rsidP="003B49AE">
      <w:pPr>
        <w:pStyle w:val="ListParagraph"/>
        <w:numPr>
          <w:ilvl w:val="0"/>
          <w:numId w:val="39"/>
        </w:numPr>
      </w:pPr>
      <w:r>
        <w:t>CBSR does not change PMI payload</w:t>
      </w:r>
    </w:p>
    <w:p w14:paraId="66F35239" w14:textId="446B2B21" w:rsidR="009B68C0" w:rsidRDefault="009B68C0" w:rsidP="003D2EEC">
      <w:r>
        <w:t>The W1 restriction is useful for controlling inter-cell interference levels, particularly in elevation direction</w:t>
      </w:r>
      <w:r w:rsidR="003D2EEC">
        <w:t xml:space="preserve">, which is important for both Type I and Type II codebooks. </w:t>
      </w:r>
    </w:p>
    <w:p w14:paraId="40A6DA05" w14:textId="11AB2F76" w:rsidR="003D2EEC" w:rsidRPr="003D2EEC" w:rsidRDefault="003D2EEC" w:rsidP="003D2EEC">
      <w:r>
        <w:t>While the Type I CBSR</w:t>
      </w:r>
      <w:r w:rsidR="00A169AF">
        <w:t xml:space="preserve"> uses beam </w:t>
      </w:r>
      <w:r w:rsidR="006B49FF">
        <w:t>restriction</w:t>
      </w:r>
      <w:r w:rsidR="00A169AF">
        <w:t xml:space="preserve"> directly, with a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169AF">
        <w:t xml:space="preserve"> bitmap b</w:t>
      </w:r>
      <w:r w:rsidR="00D131EE">
        <w:t>eing signalled where each bit in the bitmap correspond</w:t>
      </w:r>
      <w:r w:rsidR="006B49FF">
        <w:t>s</w:t>
      </w:r>
      <w:r w:rsidR="00D131EE">
        <w:t xml:space="preserve"> to the restriction of a 2D DFT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436F64">
        <w:t xml:space="preserve">, the Type II CBSR uses joint beam and wideband amplitude restriction </w:t>
      </w:r>
      <w:r w:rsidR="00CE6347">
        <w:t>where the</w:t>
      </w:r>
      <w:r w:rsidR="00436F64">
        <w:t xml:space="preserve"> </w:t>
      </w:r>
      <w:r w:rsidR="00CE6347">
        <w:t>beam restriction is constrained so that only</w:t>
      </w:r>
      <w:r w:rsidR="0088405A">
        <w:t xml:space="preserve"> P=4</w:t>
      </w:r>
      <w:r w:rsidR="00CE6347">
        <w:t xml:space="preserve"> </w:t>
      </w:r>
      <w:r w:rsidR="0088405A">
        <w:t xml:space="preserve">size N1*N2 </w:t>
      </w:r>
      <w:r w:rsidR="00CE6347">
        <w:t>beam groups</w:t>
      </w:r>
      <w:r w:rsidR="0088405A">
        <w:t xml:space="preserve"> can be restricted. This is a quite complicated </w:t>
      </w:r>
      <w:r w:rsidR="00705C63">
        <w:t xml:space="preserve">scheme </w:t>
      </w:r>
      <w:r w:rsidR="006B49FF">
        <w:t>which</w:t>
      </w:r>
      <w:r w:rsidR="0088405A">
        <w:t xml:space="preserve"> is illustrated</w:t>
      </w:r>
      <w:r w:rsidR="00705C63">
        <w:t xml:space="preserve"> </w:t>
      </w:r>
      <w:r w:rsidR="0088405A">
        <w:t>in Figure 1</w:t>
      </w:r>
      <w:r w:rsidR="00705C63">
        <w:t>.</w:t>
      </w:r>
    </w:p>
    <w:p w14:paraId="1C3D9915" w14:textId="77777777" w:rsidR="009B68C0" w:rsidRDefault="009B68C0" w:rsidP="00705CCB"/>
    <w:p w14:paraId="0EDF34FD" w14:textId="240077F2" w:rsidR="00AC6321" w:rsidRDefault="00AC6321" w:rsidP="00705CCB"/>
    <w:p w14:paraId="03A4CB8E" w14:textId="77777777" w:rsidR="00473FD1" w:rsidRDefault="00473FD1" w:rsidP="00473FD1">
      <w:pPr>
        <w:keepNext/>
      </w:pPr>
      <w:r>
        <w:rPr>
          <w:noProof/>
        </w:rPr>
        <w:lastRenderedPageBreak/>
        <w:drawing>
          <wp:inline distT="0" distB="0" distL="0" distR="0" wp14:anchorId="5FA28204" wp14:editId="6BF12FE3">
            <wp:extent cx="5937250" cy="33147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654EF" w14:textId="1C8D6188" w:rsidR="00AC6321" w:rsidRDefault="00473FD1" w:rsidP="00473FD1">
      <w:pPr>
        <w:pStyle w:val="Caption"/>
        <w:ind w:left="1134" w:firstLine="567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Illustration of Rel-15 Type II CBSR mechanism</w:t>
      </w:r>
    </w:p>
    <w:p w14:paraId="76E35255" w14:textId="09DA7301" w:rsidR="00705C63" w:rsidRDefault="00705C63" w:rsidP="00705C63"/>
    <w:p w14:paraId="1C7AA50A" w14:textId="6DB69A0C" w:rsidR="00705C63" w:rsidRDefault="00705C63" w:rsidP="00705C63">
      <w:pPr>
        <w:pStyle w:val="Heading1"/>
      </w:pPr>
      <w:r>
        <w:t xml:space="preserve">Discussion on Rel-16 CBSR </w:t>
      </w:r>
    </w:p>
    <w:p w14:paraId="11409D5F" w14:textId="7FC0E499" w:rsidR="00705C63" w:rsidRDefault="00110DEF" w:rsidP="00705C63">
      <w:r>
        <w:t>One immediate observation is that the Rel-15 Type II CBSR design cannot be directly applied to the Rel-16 codebook, since t</w:t>
      </w:r>
      <w:r w:rsidR="006E292F">
        <w:t>here is no per-beam</w:t>
      </w:r>
      <w:r w:rsidR="004132DE">
        <w:t xml:space="preserve"> WB amplitude coefficient (rather there are up to </w:t>
      </w:r>
      <m:oMath>
        <m:r>
          <w:rPr>
            <w:rFonts w:ascii="Cambria Math" w:hAnsi="Cambria Math"/>
          </w:rPr>
          <m:t xml:space="preserve">M </m:t>
        </m:r>
      </m:oMath>
      <w:r w:rsidR="00484C71">
        <w:t>amplitude coefficients for each beam, each corresponding to an FD-basis</w:t>
      </w:r>
      <w:r w:rsidR="004D4AC0">
        <w:t xml:space="preserve"> vector).</w:t>
      </w:r>
    </w:p>
    <w:p w14:paraId="309BC758" w14:textId="0517E980" w:rsidR="006C007F" w:rsidRDefault="00055B6F" w:rsidP="006C007F">
      <w:pPr>
        <w:pStyle w:val="Observation"/>
      </w:pPr>
      <w:bookmarkStart w:id="0" w:name="_Toc4755284"/>
      <w:r>
        <w:t>Rel-15 Type II CBSR cannot be applied to</w:t>
      </w:r>
      <w:r w:rsidR="006C007F">
        <w:t xml:space="preserve"> Rel-16 Type II codebook since there is no wideband amplitude coefficient</w:t>
      </w:r>
      <w:bookmarkEnd w:id="0"/>
    </w:p>
    <w:p w14:paraId="387E0715" w14:textId="77777777" w:rsidR="00211751" w:rsidRDefault="006C007F" w:rsidP="006C007F">
      <w:r>
        <w:t xml:space="preserve">While the </w:t>
      </w:r>
      <w:r w:rsidR="00B13440">
        <w:t xml:space="preserve">spec could of course define a mapping between the set of up to M amplitude coefficients </w:t>
      </w:r>
      <w:r w:rsidR="00C050DB">
        <w:t>for a beam and layer, to a reference amplitude value (in lieu of the</w:t>
      </w:r>
      <w:r w:rsidR="00B13440">
        <w:t xml:space="preserve"> </w:t>
      </w:r>
      <w:r w:rsidR="00C050DB">
        <w:t>WB amplitude value), which could be used in the Rel-15 CBSR mechanism, this does not seem to be very useful.</w:t>
      </w:r>
      <w:r w:rsidR="00CC50D1">
        <w:t xml:space="preserve"> </w:t>
      </w:r>
    </w:p>
    <w:p w14:paraId="354A2AD0" w14:textId="4342E20D" w:rsidR="006C007F" w:rsidRDefault="00CC50D1" w:rsidP="006C007F">
      <w:r>
        <w:t>Another option is to consider joint beam and FD-basis vector restriction</w:t>
      </w:r>
      <w:r w:rsidR="00211751">
        <w:t xml:space="preserve">. However, it is not very likely that the gNB can determine a joint restriction that has any practical utility </w:t>
      </w:r>
      <w:r w:rsidR="00B15BBE">
        <w:t xml:space="preserve">as a method of controlling inter-cell interference (which after all is </w:t>
      </w:r>
      <w:r w:rsidR="00826C16">
        <w:t>the motivation for introducing CBSR). Therefore</w:t>
      </w:r>
      <w:r w:rsidR="00997639">
        <w:t>,</w:t>
      </w:r>
      <w:r w:rsidR="00826C16">
        <w:t xml:space="preserve"> we propose to consider only beam</w:t>
      </w:r>
      <w:r w:rsidR="00715384">
        <w:t>-</w:t>
      </w:r>
      <w:bookmarkStart w:id="1" w:name="_GoBack"/>
      <w:bookmarkEnd w:id="1"/>
      <w:r w:rsidR="00826C16">
        <w:t xml:space="preserve">based </w:t>
      </w:r>
      <w:r w:rsidR="00997639">
        <w:t>CBSR for Rel-16. In order to minimize the specification work, we can simply reuse the Rel-15 Type I CBSR, which can be directly applied to the Rel-16 Type II codebook.</w:t>
      </w:r>
    </w:p>
    <w:p w14:paraId="323B4459" w14:textId="26B9DA35" w:rsidR="00962788" w:rsidRDefault="00962788" w:rsidP="006C007F"/>
    <w:p w14:paraId="42F4EEDB" w14:textId="2BF75BDC" w:rsidR="00962788" w:rsidRDefault="00962788" w:rsidP="00962788">
      <w:pPr>
        <w:pStyle w:val="Proposal"/>
      </w:pPr>
      <w:bookmarkStart w:id="2" w:name="_Toc4755286"/>
      <w:r>
        <w:t xml:space="preserve">For CBSR for Rel-16 Type II enhancement, </w:t>
      </w:r>
      <w:r w:rsidR="005D30B4">
        <w:t>consider the following:</w:t>
      </w:r>
      <w:bookmarkEnd w:id="2"/>
    </w:p>
    <w:p w14:paraId="7262B86C" w14:textId="67D6FA55" w:rsidR="005D30B4" w:rsidRDefault="005D30B4" w:rsidP="005D30B4">
      <w:pPr>
        <w:pStyle w:val="Proposal"/>
        <w:numPr>
          <w:ilvl w:val="0"/>
          <w:numId w:val="41"/>
        </w:numPr>
      </w:pPr>
      <w:bookmarkStart w:id="3" w:name="_Toc4755287"/>
      <w:r>
        <w:t>The Rel-15 Type I CBSR (beam restriction) is reused</w:t>
      </w:r>
      <w:bookmarkEnd w:id="3"/>
    </w:p>
    <w:p w14:paraId="3D4E748F" w14:textId="4D7E67EB" w:rsidR="005D30B4" w:rsidRDefault="005D30B4" w:rsidP="005D30B4">
      <w:pPr>
        <w:pStyle w:val="Proposal"/>
        <w:numPr>
          <w:ilvl w:val="1"/>
          <w:numId w:val="41"/>
        </w:numPr>
      </w:pPr>
      <w:bookmarkStart w:id="4" w:name="_Toc4755288"/>
      <w:r>
        <w:t xml:space="preserve">A bitmap of N1N2O1O2 bits is signalled, where each bit corresponds to a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k,l</m:t>
            </m:r>
          </m:sub>
        </m:sSub>
      </m:oMath>
      <w:r>
        <w:t>. If at least one restricted beam is included in the precoder, the precoder is restricted</w:t>
      </w:r>
      <w:bookmarkEnd w:id="4"/>
      <w:r>
        <w:t xml:space="preserve"> </w:t>
      </w:r>
    </w:p>
    <w:p w14:paraId="01ECE340" w14:textId="577A6440" w:rsidR="005D30B4" w:rsidRDefault="005D30B4" w:rsidP="005D30B4">
      <w:pPr>
        <w:pStyle w:val="Proposal"/>
        <w:numPr>
          <w:ilvl w:val="1"/>
          <w:numId w:val="41"/>
        </w:numPr>
      </w:pPr>
      <w:bookmarkStart w:id="5" w:name="_Toc4755289"/>
      <w:r>
        <w:t>The CBSR signalling is rank-agnostic, i.e. a single CBSR is given which is applicable to all transmission ranks</w:t>
      </w:r>
      <w:bookmarkEnd w:id="5"/>
    </w:p>
    <w:p w14:paraId="77D6D295" w14:textId="77777777" w:rsidR="005D30B4" w:rsidRDefault="005D30B4" w:rsidP="005D30B4">
      <w:pPr>
        <w:pStyle w:val="Proposal"/>
        <w:numPr>
          <w:ilvl w:val="0"/>
          <w:numId w:val="41"/>
        </w:numPr>
      </w:pPr>
      <w:bookmarkStart w:id="6" w:name="_Toc4755290"/>
      <w:r>
        <w:lastRenderedPageBreak/>
        <w:t>Reported rank is restricted with separate rank restriction signalling</w:t>
      </w:r>
      <w:bookmarkEnd w:id="6"/>
    </w:p>
    <w:p w14:paraId="428B4A27" w14:textId="77777777" w:rsidR="005D30B4" w:rsidRDefault="005D30B4" w:rsidP="005D30B4">
      <w:pPr>
        <w:pStyle w:val="Proposal"/>
        <w:numPr>
          <w:ilvl w:val="0"/>
          <w:numId w:val="41"/>
        </w:numPr>
      </w:pPr>
      <w:bookmarkStart w:id="7" w:name="_Toc4755291"/>
      <w:r>
        <w:t>CBSR does not change PMI payload</w:t>
      </w:r>
      <w:bookmarkEnd w:id="7"/>
    </w:p>
    <w:p w14:paraId="6B1DA0A6" w14:textId="77777777" w:rsidR="00997639" w:rsidRPr="00705C63" w:rsidRDefault="00997639" w:rsidP="006C007F"/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6A885C0F" w14:textId="77777777" w:rsidR="00155569" w:rsidRDefault="00155569" w:rsidP="00155569">
      <w:r>
        <w:t>Based on the discussion in this contribution we make the following observations:</w:t>
      </w:r>
    </w:p>
    <w:p w14:paraId="053CDC92" w14:textId="77777777" w:rsidR="005D30B4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4755284" w:history="1">
        <w:r w:rsidR="005D30B4" w:rsidRPr="00EC59DC">
          <w:rPr>
            <w:rStyle w:val="Hyperlink"/>
          </w:rPr>
          <w:t>Observation 1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EC59DC">
          <w:rPr>
            <w:rStyle w:val="Hyperlink"/>
          </w:rPr>
          <w:t>Rel-15 Type II CBSR cannot be applied to Rel-16 Type II codebook since there is no wideband amplitude coefficient</w:t>
        </w:r>
      </w:hyperlink>
    </w:p>
    <w:p w14:paraId="08A83B3E" w14:textId="363AB4F5" w:rsidR="00155569" w:rsidRDefault="00155569" w:rsidP="00155569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0C7F64C" w14:textId="205F7214" w:rsidR="00155569" w:rsidRPr="00155569" w:rsidRDefault="00155569" w:rsidP="00155569">
      <w:pPr>
        <w:rPr>
          <w:noProof/>
          <w:szCs w:val="22"/>
          <w:lang w:val="en-US"/>
        </w:rPr>
      </w:pPr>
      <w:r>
        <w:t>Based on these observations, we propose the following:</w:t>
      </w:r>
    </w:p>
    <w:bookmarkStart w:id="8" w:name="_Hlk533167434"/>
    <w:p w14:paraId="0A0F799B" w14:textId="77777777" w:rsidR="005D30B4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8"/>
      <w:r w:rsidR="005D30B4" w:rsidRPr="00185109">
        <w:rPr>
          <w:rStyle w:val="Hyperlink"/>
        </w:rPr>
        <w:fldChar w:fldCharType="begin"/>
      </w:r>
      <w:r w:rsidR="005D30B4" w:rsidRPr="00185109">
        <w:rPr>
          <w:rStyle w:val="Hyperlink"/>
        </w:rPr>
        <w:instrText xml:space="preserve"> </w:instrText>
      </w:r>
      <w:r w:rsidR="005D30B4">
        <w:instrText>HYPERLINK \l "_Toc4755286"</w:instrText>
      </w:r>
      <w:r w:rsidR="005D30B4" w:rsidRPr="00185109">
        <w:rPr>
          <w:rStyle w:val="Hyperlink"/>
        </w:rPr>
        <w:instrText xml:space="preserve"> </w:instrText>
      </w:r>
      <w:r w:rsidR="005D30B4" w:rsidRPr="00185109">
        <w:rPr>
          <w:rStyle w:val="Hyperlink"/>
        </w:rPr>
        <w:fldChar w:fldCharType="separate"/>
      </w:r>
      <w:r w:rsidR="005D30B4" w:rsidRPr="00185109">
        <w:rPr>
          <w:rStyle w:val="Hyperlink"/>
        </w:rPr>
        <w:t>Proposal 1</w:t>
      </w:r>
      <w:r w:rsidR="005D30B4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5D30B4" w:rsidRPr="00185109">
        <w:rPr>
          <w:rStyle w:val="Hyperlink"/>
        </w:rPr>
        <w:t>For CBSR for Rel-16 Type II enhancement, consider the following:</w:t>
      </w:r>
      <w:r w:rsidR="005D30B4" w:rsidRPr="00185109">
        <w:rPr>
          <w:rStyle w:val="Hyperlink"/>
        </w:rPr>
        <w:fldChar w:fldCharType="end"/>
      </w:r>
    </w:p>
    <w:p w14:paraId="0EB8E5A3" w14:textId="77777777" w:rsidR="005D30B4" w:rsidRDefault="00D56585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7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The Rel-15 Type I CBSR (beam restriction) is reused</w:t>
        </w:r>
      </w:hyperlink>
    </w:p>
    <w:p w14:paraId="664E45C6" w14:textId="77777777" w:rsidR="005D30B4" w:rsidRDefault="00D56585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8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 xml:space="preserve">A bitmap of N1N2O1O2 bits is signalled, where each bit corresponds to a beam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vk,l</m:t>
          </m:r>
        </m:oMath>
        <w:r w:rsidR="005D30B4" w:rsidRPr="00185109">
          <w:rPr>
            <w:rStyle w:val="Hyperlink"/>
          </w:rPr>
          <w:t>. If at least one restricted beam is included in the precoder, the precoder is restricted</w:t>
        </w:r>
      </w:hyperlink>
    </w:p>
    <w:p w14:paraId="63D7B989" w14:textId="77777777" w:rsidR="005D30B4" w:rsidRDefault="00D56585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9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The CBSR signalling is rank-agnostic, i.e. a single CBSR is given which is applicable to all transmission ranks</w:t>
        </w:r>
      </w:hyperlink>
    </w:p>
    <w:p w14:paraId="65F5993B" w14:textId="77777777" w:rsidR="005D30B4" w:rsidRDefault="00D56585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90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Reported rank is restricted with separate rank restriction signalling</w:t>
        </w:r>
      </w:hyperlink>
    </w:p>
    <w:p w14:paraId="1A044BD2" w14:textId="77777777" w:rsidR="005D30B4" w:rsidRDefault="00D56585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91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CBSR does not change PMI payload</w:t>
        </w:r>
      </w:hyperlink>
    </w:p>
    <w:p w14:paraId="5BD6CC82" w14:textId="55E695D9" w:rsidR="0099683A" w:rsidRPr="0099683A" w:rsidRDefault="00155569" w:rsidP="00155569">
      <w:pPr>
        <w:rPr>
          <w:lang w:val="en-US"/>
        </w:rPr>
      </w:pPr>
      <w:r>
        <w:rPr>
          <w:highlight w:val="yellow"/>
        </w:rPr>
        <w:fldChar w:fldCharType="end"/>
      </w:r>
    </w:p>
    <w:p w14:paraId="4F34FAFD" w14:textId="52D88703" w:rsidR="005704AC" w:rsidRPr="002D7B37" w:rsidRDefault="005704AC" w:rsidP="005336DB">
      <w:pPr>
        <w:rPr>
          <w:lang w:val="en-US"/>
        </w:rPr>
      </w:pPr>
    </w:p>
    <w:sectPr w:rsidR="005704AC" w:rsidRPr="002D7B37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9BF40" w14:textId="77777777" w:rsidR="00D56585" w:rsidRDefault="00D56585">
      <w:r>
        <w:separator/>
      </w:r>
    </w:p>
  </w:endnote>
  <w:endnote w:type="continuationSeparator" w:id="0">
    <w:p w14:paraId="109472A3" w14:textId="77777777" w:rsidR="00D56585" w:rsidRDefault="00D56585">
      <w:r>
        <w:continuationSeparator/>
      </w:r>
    </w:p>
  </w:endnote>
  <w:endnote w:type="continuationNotice" w:id="1">
    <w:p w14:paraId="270CC39A" w14:textId="77777777" w:rsidR="00D56585" w:rsidRDefault="00D56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56453" w14:textId="77777777" w:rsidR="00D56585" w:rsidRDefault="00D56585">
      <w:r>
        <w:separator/>
      </w:r>
    </w:p>
  </w:footnote>
  <w:footnote w:type="continuationSeparator" w:id="0">
    <w:p w14:paraId="03F8D33A" w14:textId="77777777" w:rsidR="00D56585" w:rsidRDefault="00D56585">
      <w:r>
        <w:continuationSeparator/>
      </w:r>
    </w:p>
  </w:footnote>
  <w:footnote w:type="continuationNotice" w:id="1">
    <w:p w14:paraId="6039B0A1" w14:textId="77777777" w:rsidR="00D56585" w:rsidRDefault="00D56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B1359"/>
    <w:multiLevelType w:val="multilevel"/>
    <w:tmpl w:val="320B13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B105D"/>
    <w:multiLevelType w:val="hybridMultilevel"/>
    <w:tmpl w:val="EE04C06E"/>
    <w:lvl w:ilvl="0" w:tplc="C6183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B4C515A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6E8D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4000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F46C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A6033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1C61E5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EA8A4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5AA4DC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22C84"/>
    <w:multiLevelType w:val="hybridMultilevel"/>
    <w:tmpl w:val="1FCE9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7"/>
  </w:num>
  <w:num w:numId="5">
    <w:abstractNumId w:val="9"/>
  </w:num>
  <w:num w:numId="6">
    <w:abstractNumId w:val="18"/>
  </w:num>
  <w:num w:numId="7">
    <w:abstractNumId w:val="25"/>
  </w:num>
  <w:num w:numId="8">
    <w:abstractNumId w:val="10"/>
  </w:num>
  <w:num w:numId="9">
    <w:abstractNumId w:val="22"/>
  </w:num>
  <w:num w:numId="10">
    <w:abstractNumId w:val="14"/>
  </w:num>
  <w:num w:numId="11">
    <w:abstractNumId w:val="28"/>
  </w:num>
  <w:num w:numId="12">
    <w:abstractNumId w:val="1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7"/>
  </w:num>
  <w:num w:numId="16">
    <w:abstractNumId w:val="26"/>
  </w:num>
  <w:num w:numId="17">
    <w:abstractNumId w:val="27"/>
  </w:num>
  <w:num w:numId="18">
    <w:abstractNumId w:val="13"/>
  </w:num>
  <w:num w:numId="19">
    <w:abstractNumId w:val="6"/>
  </w:num>
  <w:num w:numId="20">
    <w:abstractNumId w:val="20"/>
  </w:num>
  <w:num w:numId="21">
    <w:abstractNumId w:val="29"/>
  </w:num>
  <w:num w:numId="22">
    <w:abstractNumId w:val="35"/>
  </w:num>
  <w:num w:numId="23">
    <w:abstractNumId w:val="33"/>
  </w:num>
  <w:num w:numId="24">
    <w:abstractNumId w:val="12"/>
  </w:num>
  <w:num w:numId="25">
    <w:abstractNumId w:val="2"/>
  </w:num>
  <w:num w:numId="26">
    <w:abstractNumId w:val="16"/>
  </w:num>
  <w:num w:numId="27">
    <w:abstractNumId w:val="5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1"/>
  </w:num>
  <w:num w:numId="35">
    <w:abstractNumId w:val="23"/>
  </w:num>
  <w:num w:numId="36">
    <w:abstractNumId w:val="30"/>
  </w:num>
  <w:num w:numId="37">
    <w:abstractNumId w:val="32"/>
  </w:num>
  <w:num w:numId="38">
    <w:abstractNumId w:val="8"/>
  </w:num>
  <w:num w:numId="39">
    <w:abstractNumId w:val="32"/>
  </w:num>
  <w:num w:numId="40">
    <w:abstractNumId w:val="24"/>
  </w:num>
  <w:num w:numId="41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7A"/>
    <w:rsid w:val="00002446"/>
    <w:rsid w:val="000025E0"/>
    <w:rsid w:val="00002953"/>
    <w:rsid w:val="00002A37"/>
    <w:rsid w:val="00002AEA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AEE"/>
    <w:rsid w:val="00007CDC"/>
    <w:rsid w:val="00007FD6"/>
    <w:rsid w:val="0001047E"/>
    <w:rsid w:val="00011B28"/>
    <w:rsid w:val="000124DF"/>
    <w:rsid w:val="00012B1E"/>
    <w:rsid w:val="000131DB"/>
    <w:rsid w:val="00013744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7643"/>
    <w:rsid w:val="000304EC"/>
    <w:rsid w:val="00030B30"/>
    <w:rsid w:val="00031D23"/>
    <w:rsid w:val="000325B8"/>
    <w:rsid w:val="00032747"/>
    <w:rsid w:val="00034358"/>
    <w:rsid w:val="00034521"/>
    <w:rsid w:val="000346DF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2A96"/>
    <w:rsid w:val="000534E3"/>
    <w:rsid w:val="000546DE"/>
    <w:rsid w:val="00054A0B"/>
    <w:rsid w:val="00055B6F"/>
    <w:rsid w:val="0005606A"/>
    <w:rsid w:val="0005607A"/>
    <w:rsid w:val="0005682F"/>
    <w:rsid w:val="00057117"/>
    <w:rsid w:val="0005715F"/>
    <w:rsid w:val="000572B5"/>
    <w:rsid w:val="00060465"/>
    <w:rsid w:val="00060DB1"/>
    <w:rsid w:val="0006128C"/>
    <w:rsid w:val="000616E7"/>
    <w:rsid w:val="00062025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3316"/>
    <w:rsid w:val="00093474"/>
    <w:rsid w:val="00093C48"/>
    <w:rsid w:val="00094174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4FF6"/>
    <w:rsid w:val="000A56F2"/>
    <w:rsid w:val="000A604F"/>
    <w:rsid w:val="000A6F80"/>
    <w:rsid w:val="000B0C8B"/>
    <w:rsid w:val="000B1071"/>
    <w:rsid w:val="000B2139"/>
    <w:rsid w:val="000B2548"/>
    <w:rsid w:val="000B2719"/>
    <w:rsid w:val="000B2CFF"/>
    <w:rsid w:val="000B34A6"/>
    <w:rsid w:val="000B3A8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35E6"/>
    <w:rsid w:val="000D42E8"/>
    <w:rsid w:val="000D4797"/>
    <w:rsid w:val="000D60E3"/>
    <w:rsid w:val="000D6B2E"/>
    <w:rsid w:val="000D72B2"/>
    <w:rsid w:val="000E0009"/>
    <w:rsid w:val="000E0527"/>
    <w:rsid w:val="000E1E92"/>
    <w:rsid w:val="000E5327"/>
    <w:rsid w:val="000E63C4"/>
    <w:rsid w:val="000E77B8"/>
    <w:rsid w:val="000E7967"/>
    <w:rsid w:val="000F06D6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EE9"/>
    <w:rsid w:val="00110458"/>
    <w:rsid w:val="00110DEF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3810"/>
    <w:rsid w:val="00154707"/>
    <w:rsid w:val="001551B5"/>
    <w:rsid w:val="00155569"/>
    <w:rsid w:val="001557F8"/>
    <w:rsid w:val="001561AC"/>
    <w:rsid w:val="00157E4B"/>
    <w:rsid w:val="00160DC3"/>
    <w:rsid w:val="00161351"/>
    <w:rsid w:val="001617D0"/>
    <w:rsid w:val="00161E9F"/>
    <w:rsid w:val="00162339"/>
    <w:rsid w:val="001625FC"/>
    <w:rsid w:val="0016289D"/>
    <w:rsid w:val="00162F87"/>
    <w:rsid w:val="001636EC"/>
    <w:rsid w:val="001659C1"/>
    <w:rsid w:val="001666E3"/>
    <w:rsid w:val="0017041B"/>
    <w:rsid w:val="00170891"/>
    <w:rsid w:val="00170FC4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37B6"/>
    <w:rsid w:val="00184B0A"/>
    <w:rsid w:val="00185550"/>
    <w:rsid w:val="00185587"/>
    <w:rsid w:val="00186516"/>
    <w:rsid w:val="00186702"/>
    <w:rsid w:val="00187CDB"/>
    <w:rsid w:val="001909E5"/>
    <w:rsid w:val="00190AC1"/>
    <w:rsid w:val="001911DD"/>
    <w:rsid w:val="00192669"/>
    <w:rsid w:val="0019272F"/>
    <w:rsid w:val="001931D3"/>
    <w:rsid w:val="0019341A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120"/>
    <w:rsid w:val="001B03F3"/>
    <w:rsid w:val="001B0BC4"/>
    <w:rsid w:val="001B0CC7"/>
    <w:rsid w:val="001B0D97"/>
    <w:rsid w:val="001B1A26"/>
    <w:rsid w:val="001B24FD"/>
    <w:rsid w:val="001B2D11"/>
    <w:rsid w:val="001B3648"/>
    <w:rsid w:val="001B4C09"/>
    <w:rsid w:val="001B5A5D"/>
    <w:rsid w:val="001B5AE8"/>
    <w:rsid w:val="001B604C"/>
    <w:rsid w:val="001B6AA6"/>
    <w:rsid w:val="001B6C05"/>
    <w:rsid w:val="001B7403"/>
    <w:rsid w:val="001B7977"/>
    <w:rsid w:val="001B7DFA"/>
    <w:rsid w:val="001C1CE5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576"/>
    <w:rsid w:val="001D2F2E"/>
    <w:rsid w:val="001D315B"/>
    <w:rsid w:val="001D3EA9"/>
    <w:rsid w:val="001D41E5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6D70"/>
    <w:rsid w:val="001D75F6"/>
    <w:rsid w:val="001D7C7F"/>
    <w:rsid w:val="001E0DEF"/>
    <w:rsid w:val="001E11A8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38E"/>
    <w:rsid w:val="001F2DB2"/>
    <w:rsid w:val="001F36BE"/>
    <w:rsid w:val="001F36EB"/>
    <w:rsid w:val="001F3916"/>
    <w:rsid w:val="001F3985"/>
    <w:rsid w:val="001F3C3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729"/>
    <w:rsid w:val="0020797E"/>
    <w:rsid w:val="00207EDB"/>
    <w:rsid w:val="00207FA3"/>
    <w:rsid w:val="00210B90"/>
    <w:rsid w:val="00211031"/>
    <w:rsid w:val="002116C8"/>
    <w:rsid w:val="00211751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52C3"/>
    <w:rsid w:val="00225C54"/>
    <w:rsid w:val="00226B2B"/>
    <w:rsid w:val="00230765"/>
    <w:rsid w:val="0023134E"/>
    <w:rsid w:val="002319E4"/>
    <w:rsid w:val="00233A9F"/>
    <w:rsid w:val="00233DDF"/>
    <w:rsid w:val="00234CA0"/>
    <w:rsid w:val="00235128"/>
    <w:rsid w:val="0023527D"/>
    <w:rsid w:val="00235632"/>
    <w:rsid w:val="00235837"/>
    <w:rsid w:val="00235872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327B"/>
    <w:rsid w:val="002435B3"/>
    <w:rsid w:val="00243614"/>
    <w:rsid w:val="002451ED"/>
    <w:rsid w:val="002454AC"/>
    <w:rsid w:val="002458EB"/>
    <w:rsid w:val="00245C42"/>
    <w:rsid w:val="002462D4"/>
    <w:rsid w:val="002465C9"/>
    <w:rsid w:val="00247B69"/>
    <w:rsid w:val="00247BE8"/>
    <w:rsid w:val="00247E38"/>
    <w:rsid w:val="002500C8"/>
    <w:rsid w:val="00251916"/>
    <w:rsid w:val="00251DD8"/>
    <w:rsid w:val="0025232C"/>
    <w:rsid w:val="002542B5"/>
    <w:rsid w:val="00255C48"/>
    <w:rsid w:val="0025693D"/>
    <w:rsid w:val="00256A27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42E"/>
    <w:rsid w:val="00265BA8"/>
    <w:rsid w:val="00266214"/>
    <w:rsid w:val="0026626B"/>
    <w:rsid w:val="00266850"/>
    <w:rsid w:val="00266F41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3F38"/>
    <w:rsid w:val="00274025"/>
    <w:rsid w:val="00274276"/>
    <w:rsid w:val="00274EE6"/>
    <w:rsid w:val="00275A8F"/>
    <w:rsid w:val="00276FD0"/>
    <w:rsid w:val="00277B43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3F13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6227"/>
    <w:rsid w:val="00296F44"/>
    <w:rsid w:val="0029752E"/>
    <w:rsid w:val="0029777D"/>
    <w:rsid w:val="002A055E"/>
    <w:rsid w:val="002A1A98"/>
    <w:rsid w:val="002A1D4E"/>
    <w:rsid w:val="002A2869"/>
    <w:rsid w:val="002A3080"/>
    <w:rsid w:val="002A42F1"/>
    <w:rsid w:val="002A4867"/>
    <w:rsid w:val="002A4F9F"/>
    <w:rsid w:val="002A6ABA"/>
    <w:rsid w:val="002A7882"/>
    <w:rsid w:val="002B0168"/>
    <w:rsid w:val="002B0850"/>
    <w:rsid w:val="002B105C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17F2"/>
    <w:rsid w:val="002E19F4"/>
    <w:rsid w:val="002E35B0"/>
    <w:rsid w:val="002E4B33"/>
    <w:rsid w:val="002E4DA3"/>
    <w:rsid w:val="002E51E4"/>
    <w:rsid w:val="002E5864"/>
    <w:rsid w:val="002E5B7A"/>
    <w:rsid w:val="002E6401"/>
    <w:rsid w:val="002E6755"/>
    <w:rsid w:val="002E72A7"/>
    <w:rsid w:val="002E7CAE"/>
    <w:rsid w:val="002F0C55"/>
    <w:rsid w:val="002F10A6"/>
    <w:rsid w:val="002F18B7"/>
    <w:rsid w:val="002F1969"/>
    <w:rsid w:val="002F2771"/>
    <w:rsid w:val="002F2FE8"/>
    <w:rsid w:val="002F37A9"/>
    <w:rsid w:val="002F3A47"/>
    <w:rsid w:val="002F47F6"/>
    <w:rsid w:val="002F4976"/>
    <w:rsid w:val="002F5085"/>
    <w:rsid w:val="002F539E"/>
    <w:rsid w:val="002F6062"/>
    <w:rsid w:val="002F6288"/>
    <w:rsid w:val="002F70B4"/>
    <w:rsid w:val="002F7566"/>
    <w:rsid w:val="002F7E42"/>
    <w:rsid w:val="00300553"/>
    <w:rsid w:val="003006AF"/>
    <w:rsid w:val="00300812"/>
    <w:rsid w:val="0030121B"/>
    <w:rsid w:val="00301CE6"/>
    <w:rsid w:val="0030256B"/>
    <w:rsid w:val="00302AEA"/>
    <w:rsid w:val="0030501F"/>
    <w:rsid w:val="0030512D"/>
    <w:rsid w:val="00305213"/>
    <w:rsid w:val="003054FD"/>
    <w:rsid w:val="00305D4D"/>
    <w:rsid w:val="0030628D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8C9"/>
    <w:rsid w:val="003212B8"/>
    <w:rsid w:val="00321A94"/>
    <w:rsid w:val="00321FEC"/>
    <w:rsid w:val="0032276F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17A"/>
    <w:rsid w:val="00331751"/>
    <w:rsid w:val="00331846"/>
    <w:rsid w:val="00331B7B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900"/>
    <w:rsid w:val="00341F41"/>
    <w:rsid w:val="00341FEB"/>
    <w:rsid w:val="00342AD7"/>
    <w:rsid w:val="00342BD7"/>
    <w:rsid w:val="00343B58"/>
    <w:rsid w:val="00344A2B"/>
    <w:rsid w:val="00344F6C"/>
    <w:rsid w:val="00345999"/>
    <w:rsid w:val="0034698D"/>
    <w:rsid w:val="00346DB5"/>
    <w:rsid w:val="00346E10"/>
    <w:rsid w:val="00347233"/>
    <w:rsid w:val="003474E4"/>
    <w:rsid w:val="003477B1"/>
    <w:rsid w:val="00347AD9"/>
    <w:rsid w:val="00350C94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12CF"/>
    <w:rsid w:val="00382F6E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AB2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5263"/>
    <w:rsid w:val="003A58EC"/>
    <w:rsid w:val="003A5B0A"/>
    <w:rsid w:val="003A5E49"/>
    <w:rsid w:val="003A6BAC"/>
    <w:rsid w:val="003A7EF3"/>
    <w:rsid w:val="003B011E"/>
    <w:rsid w:val="003B03FB"/>
    <w:rsid w:val="003B0DE4"/>
    <w:rsid w:val="003B159C"/>
    <w:rsid w:val="003B1AF6"/>
    <w:rsid w:val="003B2549"/>
    <w:rsid w:val="003B25C3"/>
    <w:rsid w:val="003B27E8"/>
    <w:rsid w:val="003B369F"/>
    <w:rsid w:val="003B36A3"/>
    <w:rsid w:val="003B3B1E"/>
    <w:rsid w:val="003B704C"/>
    <w:rsid w:val="003B728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3069"/>
    <w:rsid w:val="003C4989"/>
    <w:rsid w:val="003C4F0A"/>
    <w:rsid w:val="003C4F2A"/>
    <w:rsid w:val="003C5348"/>
    <w:rsid w:val="003C5855"/>
    <w:rsid w:val="003C6104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EEC"/>
    <w:rsid w:val="003D2FB3"/>
    <w:rsid w:val="003D3C45"/>
    <w:rsid w:val="003D3E76"/>
    <w:rsid w:val="003D4098"/>
    <w:rsid w:val="003D4A8C"/>
    <w:rsid w:val="003D4C25"/>
    <w:rsid w:val="003D54E6"/>
    <w:rsid w:val="003D5B1F"/>
    <w:rsid w:val="003D5DBF"/>
    <w:rsid w:val="003E0BA5"/>
    <w:rsid w:val="003E0C29"/>
    <w:rsid w:val="003E15FA"/>
    <w:rsid w:val="003E22B5"/>
    <w:rsid w:val="003E264E"/>
    <w:rsid w:val="003E3B3D"/>
    <w:rsid w:val="003E55E4"/>
    <w:rsid w:val="003E6745"/>
    <w:rsid w:val="003E694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2DE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7248"/>
    <w:rsid w:val="00430ACB"/>
    <w:rsid w:val="00430E8C"/>
    <w:rsid w:val="00432134"/>
    <w:rsid w:val="00432153"/>
    <w:rsid w:val="0043226F"/>
    <w:rsid w:val="004329F3"/>
    <w:rsid w:val="00432E92"/>
    <w:rsid w:val="00433A3F"/>
    <w:rsid w:val="00434738"/>
    <w:rsid w:val="00435F56"/>
    <w:rsid w:val="0043620E"/>
    <w:rsid w:val="0043648A"/>
    <w:rsid w:val="00436599"/>
    <w:rsid w:val="00436F0D"/>
    <w:rsid w:val="00436F64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773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D2C"/>
    <w:rsid w:val="00465ABC"/>
    <w:rsid w:val="00465CE4"/>
    <w:rsid w:val="00465E70"/>
    <w:rsid w:val="004663A6"/>
    <w:rsid w:val="004669E2"/>
    <w:rsid w:val="00466AD6"/>
    <w:rsid w:val="00466C0E"/>
    <w:rsid w:val="00470C31"/>
    <w:rsid w:val="00471D25"/>
    <w:rsid w:val="0047221F"/>
    <w:rsid w:val="0047299D"/>
    <w:rsid w:val="004734D0"/>
    <w:rsid w:val="00473A06"/>
    <w:rsid w:val="00473E8E"/>
    <w:rsid w:val="00473FD1"/>
    <w:rsid w:val="004743EE"/>
    <w:rsid w:val="0047556B"/>
    <w:rsid w:val="00475DD4"/>
    <w:rsid w:val="00475FFA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4C71"/>
    <w:rsid w:val="00485145"/>
    <w:rsid w:val="004852A5"/>
    <w:rsid w:val="00485FFC"/>
    <w:rsid w:val="004866BF"/>
    <w:rsid w:val="00490A9C"/>
    <w:rsid w:val="00491011"/>
    <w:rsid w:val="0049119D"/>
    <w:rsid w:val="00492A23"/>
    <w:rsid w:val="00492BC5"/>
    <w:rsid w:val="00493116"/>
    <w:rsid w:val="00493D55"/>
    <w:rsid w:val="00494846"/>
    <w:rsid w:val="00494E41"/>
    <w:rsid w:val="0049568A"/>
    <w:rsid w:val="004960A3"/>
    <w:rsid w:val="004964F1"/>
    <w:rsid w:val="00496699"/>
    <w:rsid w:val="00496BAD"/>
    <w:rsid w:val="00496F74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AA8"/>
    <w:rsid w:val="004B02F1"/>
    <w:rsid w:val="004B03F6"/>
    <w:rsid w:val="004B09EB"/>
    <w:rsid w:val="004B1FAF"/>
    <w:rsid w:val="004B28E2"/>
    <w:rsid w:val="004B306B"/>
    <w:rsid w:val="004B3491"/>
    <w:rsid w:val="004B356F"/>
    <w:rsid w:val="004B368B"/>
    <w:rsid w:val="004B718B"/>
    <w:rsid w:val="004B7C0C"/>
    <w:rsid w:val="004B7CF3"/>
    <w:rsid w:val="004C0557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88D"/>
    <w:rsid w:val="004D4AC0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3711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439B"/>
    <w:rsid w:val="0052472F"/>
    <w:rsid w:val="00525E9D"/>
    <w:rsid w:val="0052626E"/>
    <w:rsid w:val="005311BE"/>
    <w:rsid w:val="00531E8B"/>
    <w:rsid w:val="0053268F"/>
    <w:rsid w:val="005336DB"/>
    <w:rsid w:val="0053410E"/>
    <w:rsid w:val="00534726"/>
    <w:rsid w:val="00534755"/>
    <w:rsid w:val="00534B59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0BE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5AB"/>
    <w:rsid w:val="00583B33"/>
    <w:rsid w:val="00583C4F"/>
    <w:rsid w:val="00583D71"/>
    <w:rsid w:val="00585303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845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501D"/>
    <w:rsid w:val="005A5DD4"/>
    <w:rsid w:val="005A60A3"/>
    <w:rsid w:val="005A62E7"/>
    <w:rsid w:val="005A662D"/>
    <w:rsid w:val="005A67B4"/>
    <w:rsid w:val="005A7736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32C"/>
    <w:rsid w:val="005B6549"/>
    <w:rsid w:val="005B6DAD"/>
    <w:rsid w:val="005B6F83"/>
    <w:rsid w:val="005B71AE"/>
    <w:rsid w:val="005B73FF"/>
    <w:rsid w:val="005B7923"/>
    <w:rsid w:val="005C03D2"/>
    <w:rsid w:val="005C117E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0B4"/>
    <w:rsid w:val="005D321A"/>
    <w:rsid w:val="005D3514"/>
    <w:rsid w:val="005D42E7"/>
    <w:rsid w:val="005D5882"/>
    <w:rsid w:val="005D59FF"/>
    <w:rsid w:val="005D7169"/>
    <w:rsid w:val="005D79C7"/>
    <w:rsid w:val="005E0283"/>
    <w:rsid w:val="005E0815"/>
    <w:rsid w:val="005E0C95"/>
    <w:rsid w:val="005E0D87"/>
    <w:rsid w:val="005E0E1E"/>
    <w:rsid w:val="005E1404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AEA"/>
    <w:rsid w:val="006017F6"/>
    <w:rsid w:val="0060205F"/>
    <w:rsid w:val="0060283C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1D3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64A"/>
    <w:rsid w:val="00620A53"/>
    <w:rsid w:val="00620A71"/>
    <w:rsid w:val="00620D80"/>
    <w:rsid w:val="006215E9"/>
    <w:rsid w:val="00621663"/>
    <w:rsid w:val="00621C19"/>
    <w:rsid w:val="006223D1"/>
    <w:rsid w:val="00622A45"/>
    <w:rsid w:val="006234A6"/>
    <w:rsid w:val="00623BE6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39D4"/>
    <w:rsid w:val="00654EB4"/>
    <w:rsid w:val="00655733"/>
    <w:rsid w:val="00655AAC"/>
    <w:rsid w:val="00655ACD"/>
    <w:rsid w:val="0065611F"/>
    <w:rsid w:val="00656A92"/>
    <w:rsid w:val="00656DDE"/>
    <w:rsid w:val="00656E3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424"/>
    <w:rsid w:val="006834D6"/>
    <w:rsid w:val="00683ECE"/>
    <w:rsid w:val="00685892"/>
    <w:rsid w:val="00686B2C"/>
    <w:rsid w:val="00687116"/>
    <w:rsid w:val="00687BA5"/>
    <w:rsid w:val="006904B2"/>
    <w:rsid w:val="006905A9"/>
    <w:rsid w:val="0069067C"/>
    <w:rsid w:val="00691274"/>
    <w:rsid w:val="0069156D"/>
    <w:rsid w:val="0069160A"/>
    <w:rsid w:val="00693DB1"/>
    <w:rsid w:val="006950AE"/>
    <w:rsid w:val="00695126"/>
    <w:rsid w:val="006951A6"/>
    <w:rsid w:val="00695FC2"/>
    <w:rsid w:val="00696949"/>
    <w:rsid w:val="00696DE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465E"/>
    <w:rsid w:val="006B49FF"/>
    <w:rsid w:val="006B50CF"/>
    <w:rsid w:val="006B5317"/>
    <w:rsid w:val="006B6E3D"/>
    <w:rsid w:val="006B717E"/>
    <w:rsid w:val="006B7B17"/>
    <w:rsid w:val="006B7C04"/>
    <w:rsid w:val="006C007F"/>
    <w:rsid w:val="006C03B8"/>
    <w:rsid w:val="006C0F0E"/>
    <w:rsid w:val="006C1AE8"/>
    <w:rsid w:val="006C232F"/>
    <w:rsid w:val="006C26EE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522"/>
    <w:rsid w:val="006D0117"/>
    <w:rsid w:val="006D0376"/>
    <w:rsid w:val="006D07BD"/>
    <w:rsid w:val="006D1F3C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097"/>
    <w:rsid w:val="006E2288"/>
    <w:rsid w:val="006E268C"/>
    <w:rsid w:val="006E27EB"/>
    <w:rsid w:val="006E28B7"/>
    <w:rsid w:val="006E28C1"/>
    <w:rsid w:val="006E292F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3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341D"/>
    <w:rsid w:val="006F36DE"/>
    <w:rsid w:val="006F3CDE"/>
    <w:rsid w:val="006F4107"/>
    <w:rsid w:val="006F58D4"/>
    <w:rsid w:val="006F5FC0"/>
    <w:rsid w:val="006F651E"/>
    <w:rsid w:val="006F7B2C"/>
    <w:rsid w:val="0070162B"/>
    <w:rsid w:val="00701DCE"/>
    <w:rsid w:val="0070255B"/>
    <w:rsid w:val="0070346E"/>
    <w:rsid w:val="00703692"/>
    <w:rsid w:val="00703F40"/>
    <w:rsid w:val="00704EDB"/>
    <w:rsid w:val="00705702"/>
    <w:rsid w:val="00705832"/>
    <w:rsid w:val="00705C63"/>
    <w:rsid w:val="00705C6A"/>
    <w:rsid w:val="00705CCB"/>
    <w:rsid w:val="00706101"/>
    <w:rsid w:val="00707072"/>
    <w:rsid w:val="00707313"/>
    <w:rsid w:val="007075E3"/>
    <w:rsid w:val="00707D61"/>
    <w:rsid w:val="007106BB"/>
    <w:rsid w:val="007106E8"/>
    <w:rsid w:val="00710781"/>
    <w:rsid w:val="007110A6"/>
    <w:rsid w:val="007117A0"/>
    <w:rsid w:val="00711B6A"/>
    <w:rsid w:val="00712287"/>
    <w:rsid w:val="00712716"/>
    <w:rsid w:val="00712772"/>
    <w:rsid w:val="00712F0C"/>
    <w:rsid w:val="007148D3"/>
    <w:rsid w:val="00714B0C"/>
    <w:rsid w:val="00715384"/>
    <w:rsid w:val="007153A5"/>
    <w:rsid w:val="00715B9A"/>
    <w:rsid w:val="00715C1B"/>
    <w:rsid w:val="00715DD7"/>
    <w:rsid w:val="00717834"/>
    <w:rsid w:val="00717E83"/>
    <w:rsid w:val="00717FAA"/>
    <w:rsid w:val="00720669"/>
    <w:rsid w:val="0072126D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62A6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779"/>
    <w:rsid w:val="007571E1"/>
    <w:rsid w:val="007573DE"/>
    <w:rsid w:val="00757707"/>
    <w:rsid w:val="007604B2"/>
    <w:rsid w:val="007604D0"/>
    <w:rsid w:val="00760B4A"/>
    <w:rsid w:val="0076150A"/>
    <w:rsid w:val="00761B49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5FBC"/>
    <w:rsid w:val="007A6180"/>
    <w:rsid w:val="007A6A52"/>
    <w:rsid w:val="007A79B2"/>
    <w:rsid w:val="007A7B4F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97F"/>
    <w:rsid w:val="007C3AB9"/>
    <w:rsid w:val="007C3D18"/>
    <w:rsid w:val="007C4317"/>
    <w:rsid w:val="007C47AB"/>
    <w:rsid w:val="007C54AD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320C"/>
    <w:rsid w:val="007E4610"/>
    <w:rsid w:val="007E4715"/>
    <w:rsid w:val="007E47D9"/>
    <w:rsid w:val="007E4B43"/>
    <w:rsid w:val="007E4CB4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5D5"/>
    <w:rsid w:val="00800863"/>
    <w:rsid w:val="00801ABE"/>
    <w:rsid w:val="00801B95"/>
    <w:rsid w:val="00801F6F"/>
    <w:rsid w:val="00802632"/>
    <w:rsid w:val="00802D70"/>
    <w:rsid w:val="00803122"/>
    <w:rsid w:val="008035D0"/>
    <w:rsid w:val="008035F7"/>
    <w:rsid w:val="00803A3C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1491"/>
    <w:rsid w:val="008226E3"/>
    <w:rsid w:val="00822C78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C16"/>
    <w:rsid w:val="00827D6F"/>
    <w:rsid w:val="00830090"/>
    <w:rsid w:val="00830EF3"/>
    <w:rsid w:val="00831570"/>
    <w:rsid w:val="008321B2"/>
    <w:rsid w:val="00834689"/>
    <w:rsid w:val="00834C09"/>
    <w:rsid w:val="0083513F"/>
    <w:rsid w:val="00835144"/>
    <w:rsid w:val="00835401"/>
    <w:rsid w:val="00835CB1"/>
    <w:rsid w:val="0083611C"/>
    <w:rsid w:val="008365BB"/>
    <w:rsid w:val="008370EA"/>
    <w:rsid w:val="0083717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E80"/>
    <w:rsid w:val="00846FE7"/>
    <w:rsid w:val="00847472"/>
    <w:rsid w:val="00847AD7"/>
    <w:rsid w:val="00850702"/>
    <w:rsid w:val="00850D54"/>
    <w:rsid w:val="008516B4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CEA"/>
    <w:rsid w:val="00860F05"/>
    <w:rsid w:val="00862B39"/>
    <w:rsid w:val="0086394F"/>
    <w:rsid w:val="008641C6"/>
    <w:rsid w:val="00865E18"/>
    <w:rsid w:val="00866BC0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405A"/>
    <w:rsid w:val="008859E6"/>
    <w:rsid w:val="00886491"/>
    <w:rsid w:val="0088649C"/>
    <w:rsid w:val="00886C30"/>
    <w:rsid w:val="008874AD"/>
    <w:rsid w:val="008917B3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70C"/>
    <w:rsid w:val="008B77E8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A2F"/>
    <w:rsid w:val="008D0E6C"/>
    <w:rsid w:val="008D10E2"/>
    <w:rsid w:val="008D2BA4"/>
    <w:rsid w:val="008D34F1"/>
    <w:rsid w:val="008D39D8"/>
    <w:rsid w:val="008D412E"/>
    <w:rsid w:val="008D4254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230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B8C"/>
    <w:rsid w:val="00904CFD"/>
    <w:rsid w:val="00904F69"/>
    <w:rsid w:val="009053AA"/>
    <w:rsid w:val="00905480"/>
    <w:rsid w:val="00905A2A"/>
    <w:rsid w:val="00906115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464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2010"/>
    <w:rsid w:val="00922182"/>
    <w:rsid w:val="00922605"/>
    <w:rsid w:val="00922682"/>
    <w:rsid w:val="00922862"/>
    <w:rsid w:val="00923793"/>
    <w:rsid w:val="00923D9F"/>
    <w:rsid w:val="0092452F"/>
    <w:rsid w:val="009246C5"/>
    <w:rsid w:val="00924DC4"/>
    <w:rsid w:val="00925693"/>
    <w:rsid w:val="0092653C"/>
    <w:rsid w:val="00927EE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AFF"/>
    <w:rsid w:val="00940CCD"/>
    <w:rsid w:val="00941636"/>
    <w:rsid w:val="00942F42"/>
    <w:rsid w:val="009431A5"/>
    <w:rsid w:val="0094364B"/>
    <w:rsid w:val="00943742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2528"/>
    <w:rsid w:val="0095273A"/>
    <w:rsid w:val="00952A24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AA"/>
    <w:rsid w:val="00960FE3"/>
    <w:rsid w:val="00961091"/>
    <w:rsid w:val="009614AE"/>
    <w:rsid w:val="00961921"/>
    <w:rsid w:val="0096224F"/>
    <w:rsid w:val="009623D7"/>
    <w:rsid w:val="0096260D"/>
    <w:rsid w:val="00962788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169"/>
    <w:rsid w:val="00966833"/>
    <w:rsid w:val="00967713"/>
    <w:rsid w:val="009700F2"/>
    <w:rsid w:val="00970E18"/>
    <w:rsid w:val="00971F08"/>
    <w:rsid w:val="0097311C"/>
    <w:rsid w:val="00973C34"/>
    <w:rsid w:val="0097493A"/>
    <w:rsid w:val="00974DB1"/>
    <w:rsid w:val="009750F2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72F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83A"/>
    <w:rsid w:val="009970DD"/>
    <w:rsid w:val="00997639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6E58"/>
    <w:rsid w:val="009A7113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8C0"/>
    <w:rsid w:val="009B6CA6"/>
    <w:rsid w:val="009B7342"/>
    <w:rsid w:val="009B7E87"/>
    <w:rsid w:val="009C0021"/>
    <w:rsid w:val="009C03DD"/>
    <w:rsid w:val="009C0424"/>
    <w:rsid w:val="009C0440"/>
    <w:rsid w:val="009C15AF"/>
    <w:rsid w:val="009C21AC"/>
    <w:rsid w:val="009C2721"/>
    <w:rsid w:val="009C2CD4"/>
    <w:rsid w:val="009C403E"/>
    <w:rsid w:val="009C409A"/>
    <w:rsid w:val="009C5674"/>
    <w:rsid w:val="009C6832"/>
    <w:rsid w:val="009C7042"/>
    <w:rsid w:val="009C7566"/>
    <w:rsid w:val="009C776C"/>
    <w:rsid w:val="009D004D"/>
    <w:rsid w:val="009D07D5"/>
    <w:rsid w:val="009D10E5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0E79"/>
    <w:rsid w:val="009E14E0"/>
    <w:rsid w:val="009E1A93"/>
    <w:rsid w:val="009E1CED"/>
    <w:rsid w:val="009E2B48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F0157"/>
    <w:rsid w:val="009F01EA"/>
    <w:rsid w:val="009F0444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82B"/>
    <w:rsid w:val="009F642B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A06"/>
    <w:rsid w:val="00A10CD9"/>
    <w:rsid w:val="00A10E3A"/>
    <w:rsid w:val="00A118EF"/>
    <w:rsid w:val="00A125D4"/>
    <w:rsid w:val="00A1344C"/>
    <w:rsid w:val="00A13BF6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9AF"/>
    <w:rsid w:val="00A16C61"/>
    <w:rsid w:val="00A16CFD"/>
    <w:rsid w:val="00A16FA2"/>
    <w:rsid w:val="00A17A20"/>
    <w:rsid w:val="00A17B51"/>
    <w:rsid w:val="00A17F63"/>
    <w:rsid w:val="00A20F13"/>
    <w:rsid w:val="00A2193B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D5F"/>
    <w:rsid w:val="00A52CC1"/>
    <w:rsid w:val="00A52E1D"/>
    <w:rsid w:val="00A533EC"/>
    <w:rsid w:val="00A5342B"/>
    <w:rsid w:val="00A54346"/>
    <w:rsid w:val="00A54F53"/>
    <w:rsid w:val="00A55278"/>
    <w:rsid w:val="00A55B8E"/>
    <w:rsid w:val="00A566D4"/>
    <w:rsid w:val="00A57667"/>
    <w:rsid w:val="00A57FE0"/>
    <w:rsid w:val="00A60BCB"/>
    <w:rsid w:val="00A60E74"/>
    <w:rsid w:val="00A61339"/>
    <w:rsid w:val="00A61499"/>
    <w:rsid w:val="00A625DF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92273"/>
    <w:rsid w:val="00A92879"/>
    <w:rsid w:val="00A93AE5"/>
    <w:rsid w:val="00A93AE9"/>
    <w:rsid w:val="00A9433C"/>
    <w:rsid w:val="00A9442A"/>
    <w:rsid w:val="00A94F4B"/>
    <w:rsid w:val="00A9587F"/>
    <w:rsid w:val="00A95A9F"/>
    <w:rsid w:val="00A96EA4"/>
    <w:rsid w:val="00AA016F"/>
    <w:rsid w:val="00AA0313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63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7B8"/>
    <w:rsid w:val="00AE2871"/>
    <w:rsid w:val="00AE2FEB"/>
    <w:rsid w:val="00AE40E0"/>
    <w:rsid w:val="00AE45FC"/>
    <w:rsid w:val="00AE4DBA"/>
    <w:rsid w:val="00AE4F07"/>
    <w:rsid w:val="00AE5B8D"/>
    <w:rsid w:val="00AE6B3A"/>
    <w:rsid w:val="00AE6DB7"/>
    <w:rsid w:val="00AE70A8"/>
    <w:rsid w:val="00AE7823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9B2"/>
    <w:rsid w:val="00B01EA9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440"/>
    <w:rsid w:val="00B1388E"/>
    <w:rsid w:val="00B14355"/>
    <w:rsid w:val="00B148B7"/>
    <w:rsid w:val="00B157F9"/>
    <w:rsid w:val="00B15BBE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2E70"/>
    <w:rsid w:val="00B23F9B"/>
    <w:rsid w:val="00B2429A"/>
    <w:rsid w:val="00B2568A"/>
    <w:rsid w:val="00B25851"/>
    <w:rsid w:val="00B25ACD"/>
    <w:rsid w:val="00B263CC"/>
    <w:rsid w:val="00B2763F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47F56"/>
    <w:rsid w:val="00B50111"/>
    <w:rsid w:val="00B50C22"/>
    <w:rsid w:val="00B510C9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7202"/>
    <w:rsid w:val="00B57B02"/>
    <w:rsid w:val="00B61E32"/>
    <w:rsid w:val="00B63281"/>
    <w:rsid w:val="00B63870"/>
    <w:rsid w:val="00B63DCF"/>
    <w:rsid w:val="00B64D44"/>
    <w:rsid w:val="00B65120"/>
    <w:rsid w:val="00B6606B"/>
    <w:rsid w:val="00B664C7"/>
    <w:rsid w:val="00B66F18"/>
    <w:rsid w:val="00B67F1E"/>
    <w:rsid w:val="00B700A7"/>
    <w:rsid w:val="00B735BB"/>
    <w:rsid w:val="00B739B6"/>
    <w:rsid w:val="00B739F6"/>
    <w:rsid w:val="00B73B3D"/>
    <w:rsid w:val="00B74C0C"/>
    <w:rsid w:val="00B74EEC"/>
    <w:rsid w:val="00B7508A"/>
    <w:rsid w:val="00B750EF"/>
    <w:rsid w:val="00B759CA"/>
    <w:rsid w:val="00B75A51"/>
    <w:rsid w:val="00B75C45"/>
    <w:rsid w:val="00B761E0"/>
    <w:rsid w:val="00B769D8"/>
    <w:rsid w:val="00B77D05"/>
    <w:rsid w:val="00B77E1D"/>
    <w:rsid w:val="00B8037C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31F"/>
    <w:rsid w:val="00B929E5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423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E2F"/>
    <w:rsid w:val="00C050DB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0D29"/>
    <w:rsid w:val="00C115EC"/>
    <w:rsid w:val="00C12107"/>
    <w:rsid w:val="00C1295A"/>
    <w:rsid w:val="00C12E87"/>
    <w:rsid w:val="00C1376B"/>
    <w:rsid w:val="00C13A4B"/>
    <w:rsid w:val="00C14319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0BA7"/>
    <w:rsid w:val="00C41794"/>
    <w:rsid w:val="00C42DA2"/>
    <w:rsid w:val="00C4445A"/>
    <w:rsid w:val="00C4451C"/>
    <w:rsid w:val="00C44D76"/>
    <w:rsid w:val="00C469B5"/>
    <w:rsid w:val="00C46B05"/>
    <w:rsid w:val="00C4762D"/>
    <w:rsid w:val="00C4763C"/>
    <w:rsid w:val="00C47E05"/>
    <w:rsid w:val="00C47FAC"/>
    <w:rsid w:val="00C47FDC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E6D"/>
    <w:rsid w:val="00C6065A"/>
    <w:rsid w:val="00C60783"/>
    <w:rsid w:val="00C60CBA"/>
    <w:rsid w:val="00C62371"/>
    <w:rsid w:val="00C62558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B01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DD7"/>
    <w:rsid w:val="00C81568"/>
    <w:rsid w:val="00C82FFD"/>
    <w:rsid w:val="00C83B70"/>
    <w:rsid w:val="00C8407B"/>
    <w:rsid w:val="00C840F3"/>
    <w:rsid w:val="00C84A6E"/>
    <w:rsid w:val="00C856A0"/>
    <w:rsid w:val="00C86967"/>
    <w:rsid w:val="00C86E99"/>
    <w:rsid w:val="00C87109"/>
    <w:rsid w:val="00C87DDA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975"/>
    <w:rsid w:val="00CC4C8F"/>
    <w:rsid w:val="00CC50D1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2AE5"/>
    <w:rsid w:val="00CE33DE"/>
    <w:rsid w:val="00CE467F"/>
    <w:rsid w:val="00CE540B"/>
    <w:rsid w:val="00CE6347"/>
    <w:rsid w:val="00CE65A7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8DA"/>
    <w:rsid w:val="00CF26E5"/>
    <w:rsid w:val="00CF2B60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BA9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1EE"/>
    <w:rsid w:val="00D13E4E"/>
    <w:rsid w:val="00D15413"/>
    <w:rsid w:val="00D1594B"/>
    <w:rsid w:val="00D15B46"/>
    <w:rsid w:val="00D160CC"/>
    <w:rsid w:val="00D16613"/>
    <w:rsid w:val="00D16BBB"/>
    <w:rsid w:val="00D1718B"/>
    <w:rsid w:val="00D21E21"/>
    <w:rsid w:val="00D22B56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2571"/>
    <w:rsid w:val="00D325DB"/>
    <w:rsid w:val="00D326B7"/>
    <w:rsid w:val="00D3338B"/>
    <w:rsid w:val="00D34033"/>
    <w:rsid w:val="00D34880"/>
    <w:rsid w:val="00D36309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6757"/>
    <w:rsid w:val="00D509CA"/>
    <w:rsid w:val="00D51E3A"/>
    <w:rsid w:val="00D546FF"/>
    <w:rsid w:val="00D54791"/>
    <w:rsid w:val="00D54AA7"/>
    <w:rsid w:val="00D54B16"/>
    <w:rsid w:val="00D5515F"/>
    <w:rsid w:val="00D556B1"/>
    <w:rsid w:val="00D55AD5"/>
    <w:rsid w:val="00D562C6"/>
    <w:rsid w:val="00D56585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848"/>
    <w:rsid w:val="00D66B36"/>
    <w:rsid w:val="00D66E89"/>
    <w:rsid w:val="00D66E8D"/>
    <w:rsid w:val="00D67C53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488"/>
    <w:rsid w:val="00D73D8A"/>
    <w:rsid w:val="00D756B6"/>
    <w:rsid w:val="00D75EA7"/>
    <w:rsid w:val="00D77820"/>
    <w:rsid w:val="00D77B1D"/>
    <w:rsid w:val="00D77E4A"/>
    <w:rsid w:val="00D8021F"/>
    <w:rsid w:val="00D802AD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BE2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64"/>
    <w:rsid w:val="00DB619E"/>
    <w:rsid w:val="00DB7696"/>
    <w:rsid w:val="00DB7AF6"/>
    <w:rsid w:val="00DB7C92"/>
    <w:rsid w:val="00DC05B0"/>
    <w:rsid w:val="00DC0722"/>
    <w:rsid w:val="00DC1EBB"/>
    <w:rsid w:val="00DC2080"/>
    <w:rsid w:val="00DC20F4"/>
    <w:rsid w:val="00DC2D36"/>
    <w:rsid w:val="00DC2D47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D0762"/>
    <w:rsid w:val="00DD0CB7"/>
    <w:rsid w:val="00DD14C5"/>
    <w:rsid w:val="00DD2D4B"/>
    <w:rsid w:val="00DD42D8"/>
    <w:rsid w:val="00DD44D4"/>
    <w:rsid w:val="00DE2047"/>
    <w:rsid w:val="00DE2AD4"/>
    <w:rsid w:val="00DE2CF2"/>
    <w:rsid w:val="00DE394D"/>
    <w:rsid w:val="00DE47A5"/>
    <w:rsid w:val="00DE5531"/>
    <w:rsid w:val="00DE5608"/>
    <w:rsid w:val="00DE58D0"/>
    <w:rsid w:val="00DE5FF8"/>
    <w:rsid w:val="00DE654F"/>
    <w:rsid w:val="00DE71FD"/>
    <w:rsid w:val="00DE7565"/>
    <w:rsid w:val="00DE78AC"/>
    <w:rsid w:val="00DF0B6E"/>
    <w:rsid w:val="00DF0C86"/>
    <w:rsid w:val="00DF15E0"/>
    <w:rsid w:val="00DF2631"/>
    <w:rsid w:val="00DF28E5"/>
    <w:rsid w:val="00DF37A0"/>
    <w:rsid w:val="00DF4D3E"/>
    <w:rsid w:val="00DF64DB"/>
    <w:rsid w:val="00DF69E1"/>
    <w:rsid w:val="00DF6E1C"/>
    <w:rsid w:val="00DF7E26"/>
    <w:rsid w:val="00DF7F5C"/>
    <w:rsid w:val="00E00056"/>
    <w:rsid w:val="00E01348"/>
    <w:rsid w:val="00E02B5E"/>
    <w:rsid w:val="00E02C39"/>
    <w:rsid w:val="00E02CB1"/>
    <w:rsid w:val="00E04905"/>
    <w:rsid w:val="00E05C7A"/>
    <w:rsid w:val="00E0643B"/>
    <w:rsid w:val="00E06952"/>
    <w:rsid w:val="00E07A2A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66DD"/>
    <w:rsid w:val="00E16703"/>
    <w:rsid w:val="00E16EA7"/>
    <w:rsid w:val="00E17FA2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7333"/>
    <w:rsid w:val="00E27C3E"/>
    <w:rsid w:val="00E27DD2"/>
    <w:rsid w:val="00E301E3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81E"/>
    <w:rsid w:val="00E41A6D"/>
    <w:rsid w:val="00E41ECE"/>
    <w:rsid w:val="00E42604"/>
    <w:rsid w:val="00E44305"/>
    <w:rsid w:val="00E446F1"/>
    <w:rsid w:val="00E44C4C"/>
    <w:rsid w:val="00E450B6"/>
    <w:rsid w:val="00E45151"/>
    <w:rsid w:val="00E460B2"/>
    <w:rsid w:val="00E46886"/>
    <w:rsid w:val="00E471D8"/>
    <w:rsid w:val="00E47A10"/>
    <w:rsid w:val="00E47AEF"/>
    <w:rsid w:val="00E50C00"/>
    <w:rsid w:val="00E51519"/>
    <w:rsid w:val="00E52838"/>
    <w:rsid w:val="00E53B75"/>
    <w:rsid w:val="00E5400A"/>
    <w:rsid w:val="00E5440E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3838"/>
    <w:rsid w:val="00E63D05"/>
    <w:rsid w:val="00E64434"/>
    <w:rsid w:val="00E64B80"/>
    <w:rsid w:val="00E652A0"/>
    <w:rsid w:val="00E6582A"/>
    <w:rsid w:val="00E678F9"/>
    <w:rsid w:val="00E67C51"/>
    <w:rsid w:val="00E70138"/>
    <w:rsid w:val="00E707F9"/>
    <w:rsid w:val="00E709FB"/>
    <w:rsid w:val="00E7166B"/>
    <w:rsid w:val="00E716C2"/>
    <w:rsid w:val="00E72284"/>
    <w:rsid w:val="00E72EFC"/>
    <w:rsid w:val="00E73828"/>
    <w:rsid w:val="00E73DFE"/>
    <w:rsid w:val="00E74D51"/>
    <w:rsid w:val="00E7523A"/>
    <w:rsid w:val="00E758EC"/>
    <w:rsid w:val="00E763EC"/>
    <w:rsid w:val="00E7685D"/>
    <w:rsid w:val="00E76968"/>
    <w:rsid w:val="00E76E65"/>
    <w:rsid w:val="00E77F4A"/>
    <w:rsid w:val="00E80840"/>
    <w:rsid w:val="00E80B4C"/>
    <w:rsid w:val="00E8234C"/>
    <w:rsid w:val="00E82911"/>
    <w:rsid w:val="00E82A29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5145"/>
    <w:rsid w:val="00E97548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2904"/>
    <w:rsid w:val="00EB39AA"/>
    <w:rsid w:val="00EB3CAB"/>
    <w:rsid w:val="00EB4D80"/>
    <w:rsid w:val="00EB4EA2"/>
    <w:rsid w:val="00EB55A1"/>
    <w:rsid w:val="00EB57E4"/>
    <w:rsid w:val="00EB7840"/>
    <w:rsid w:val="00EB7A12"/>
    <w:rsid w:val="00EC140C"/>
    <w:rsid w:val="00EC1670"/>
    <w:rsid w:val="00EC27C6"/>
    <w:rsid w:val="00EC36AF"/>
    <w:rsid w:val="00EC395F"/>
    <w:rsid w:val="00EC4207"/>
    <w:rsid w:val="00EC4448"/>
    <w:rsid w:val="00EC46E3"/>
    <w:rsid w:val="00EC49AF"/>
    <w:rsid w:val="00EC5653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A73"/>
    <w:rsid w:val="00ED1EAA"/>
    <w:rsid w:val="00ED2A61"/>
    <w:rsid w:val="00ED3243"/>
    <w:rsid w:val="00ED3D50"/>
    <w:rsid w:val="00ED3F8A"/>
    <w:rsid w:val="00ED4757"/>
    <w:rsid w:val="00ED59A3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355"/>
    <w:rsid w:val="00EE4F8B"/>
    <w:rsid w:val="00EE5820"/>
    <w:rsid w:val="00EE59C8"/>
    <w:rsid w:val="00EE5A7B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2432"/>
    <w:rsid w:val="00EF2734"/>
    <w:rsid w:val="00EF2BDD"/>
    <w:rsid w:val="00EF2F6C"/>
    <w:rsid w:val="00EF351C"/>
    <w:rsid w:val="00EF3B2C"/>
    <w:rsid w:val="00EF4780"/>
    <w:rsid w:val="00EF4820"/>
    <w:rsid w:val="00EF4EE2"/>
    <w:rsid w:val="00EF55D8"/>
    <w:rsid w:val="00EF5787"/>
    <w:rsid w:val="00EF59B8"/>
    <w:rsid w:val="00EF5EEC"/>
    <w:rsid w:val="00EF5F5E"/>
    <w:rsid w:val="00EF60D0"/>
    <w:rsid w:val="00EF62AB"/>
    <w:rsid w:val="00EF64CE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89E"/>
    <w:rsid w:val="00F12225"/>
    <w:rsid w:val="00F12F8F"/>
    <w:rsid w:val="00F13226"/>
    <w:rsid w:val="00F14FD7"/>
    <w:rsid w:val="00F1517C"/>
    <w:rsid w:val="00F15F69"/>
    <w:rsid w:val="00F15FA5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8CB"/>
    <w:rsid w:val="00F35EF1"/>
    <w:rsid w:val="00F3728F"/>
    <w:rsid w:val="00F37C8E"/>
    <w:rsid w:val="00F37D47"/>
    <w:rsid w:val="00F37E63"/>
    <w:rsid w:val="00F40146"/>
    <w:rsid w:val="00F40F0C"/>
    <w:rsid w:val="00F41037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4FC0"/>
    <w:rsid w:val="00F569BC"/>
    <w:rsid w:val="00F56A50"/>
    <w:rsid w:val="00F5709B"/>
    <w:rsid w:val="00F57C72"/>
    <w:rsid w:val="00F604D8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DE"/>
    <w:rsid w:val="00F74BB9"/>
    <w:rsid w:val="00F74FDE"/>
    <w:rsid w:val="00F75582"/>
    <w:rsid w:val="00F75AE0"/>
    <w:rsid w:val="00F76ACA"/>
    <w:rsid w:val="00F76EFA"/>
    <w:rsid w:val="00F77149"/>
    <w:rsid w:val="00F7756E"/>
    <w:rsid w:val="00F77AD8"/>
    <w:rsid w:val="00F77D4E"/>
    <w:rsid w:val="00F804BE"/>
    <w:rsid w:val="00F804F9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A03DC"/>
    <w:rsid w:val="00FA0532"/>
    <w:rsid w:val="00FA0F1E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15C"/>
    <w:rsid w:val="00FC0461"/>
    <w:rsid w:val="00FC247A"/>
    <w:rsid w:val="00FC3798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9C7566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9C7566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customStyle="1" w:styleId="PLChar">
    <w:name w:val="PL Char"/>
    <w:link w:val="PL"/>
    <w:qFormat/>
    <w:locked/>
    <w:rsid w:val="00155569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555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8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9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95/Docs/R1-181300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95/Docs/R1-181300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1f7ee791b119492dab5125b75fdf7c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82a7716718c5f9533401556aa22ed0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8E5C7-07D6-4A54-824D-7DEFC745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421E3-6333-4F78-AB98-1E17C1E1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7066</TotalTime>
  <Pages>3</Pages>
  <Words>889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927</cp:revision>
  <cp:lastPrinted>2008-01-31T15:09:00Z</cp:lastPrinted>
  <dcterms:created xsi:type="dcterms:W3CDTF">2018-09-28T14:32:00Z</dcterms:created>
  <dcterms:modified xsi:type="dcterms:W3CDTF">2019-05-02T12:33:00Z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6">
    <vt:lpwstr>97</vt:lpwstr>
  </property>
</Properties>
</file>